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47096A27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>potrjujem, da sem zakoniti zastopnik soponudnika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soponudnika/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B04687">
        <w:t>35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4548AF">
        <w:t>Študija o podpori uvajanju rešitev umetne inteligence v gospodarstvo, javno upravo in družbo, ki se bo izvajala v okviru Evropske kohezijske politike v obdobju 2021-2027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>Za tem obrazcem prilagamo za vsakega od soponudnikov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>Za tem obrazcem prilagamo za vse soponudnike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>(s podpisi vseh udeleženih soponudnikov)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soponudnikov« se navedejo vsi – ponudnik z vsemi soponudniki. Ta obrazec se izpolni samo v primeru skupne ponudbe, ki jo da skupina ponudnik s soponudnikom/soponudniki.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04687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12</TotalTime>
  <Pages>1</Pages>
  <Words>162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1374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47</cp:revision>
  <cp:lastPrinted>2014-11-11T11:21:00Z</cp:lastPrinted>
  <dcterms:created xsi:type="dcterms:W3CDTF">2023-07-14T10:38:00Z</dcterms:created>
  <dcterms:modified xsi:type="dcterms:W3CDTF">2024-10-07T14:00:00Z</dcterms:modified>
</cp:coreProperties>
</file>